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48CF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r w:rsidR="00285C86">
        <w:fldChar w:fldCharType="begin"/>
      </w:r>
      <w:r w:rsidR="00285C86">
        <w:instrText xml:space="preserve"> DOCPROPERTY  MtgTitle  \* MERGEFORMAT </w:instrText>
      </w:r>
      <w:r w:rsidR="00285C8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R4-1910353</w:t>
        </w:r>
      </w:fldSimple>
    </w:p>
    <w:p w14:paraId="7271551E" w14:textId="77777777" w:rsidR="001E41F3" w:rsidRDefault="00285C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47BF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B5B3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24EE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110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596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4D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CDEE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68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A1C8B" w14:textId="77777777" w:rsidR="001E41F3" w:rsidRPr="00410371" w:rsidRDefault="00285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0275CF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9C7A0D" w14:textId="77777777" w:rsidR="001E41F3" w:rsidRPr="00410371" w:rsidRDefault="00285C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0028</w:t>
              </w:r>
            </w:fldSimple>
          </w:p>
        </w:tc>
        <w:tc>
          <w:tcPr>
            <w:tcW w:w="709" w:type="dxa"/>
          </w:tcPr>
          <w:p w14:paraId="1A0340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16847" w14:textId="77777777" w:rsidR="001E41F3" w:rsidRPr="00410371" w:rsidRDefault="00285C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9A1E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948CE7" w14:textId="77777777" w:rsidR="001E41F3" w:rsidRPr="00410371" w:rsidRDefault="00285C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EE52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521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506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C38E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AFAE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B343DC" w14:textId="77777777" w:rsidTr="00547111">
        <w:tc>
          <w:tcPr>
            <w:tcW w:w="9641" w:type="dxa"/>
            <w:gridSpan w:val="9"/>
          </w:tcPr>
          <w:p w14:paraId="11473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3F52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494A99" w14:textId="77777777" w:rsidTr="00A7671C">
        <w:tc>
          <w:tcPr>
            <w:tcW w:w="2835" w:type="dxa"/>
          </w:tcPr>
          <w:p w14:paraId="445DE9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E12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5B95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7D50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4B898" w14:textId="37C56984" w:rsidR="00F25D98" w:rsidRDefault="008E7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DA90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85E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A612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C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BF8B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93DFF4" w14:textId="77777777" w:rsidTr="00547111">
        <w:tc>
          <w:tcPr>
            <w:tcW w:w="9640" w:type="dxa"/>
            <w:gridSpan w:val="11"/>
          </w:tcPr>
          <w:p w14:paraId="28473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5B733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0380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457DC" w14:textId="77777777" w:rsidR="001E41F3" w:rsidRDefault="00285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38.101-2: Implementation of endorsed draft CRs from RAN4#92 (Rel-16)</w:t>
              </w:r>
            </w:fldSimple>
          </w:p>
        </w:tc>
      </w:tr>
      <w:tr w:rsidR="001E41F3" w14:paraId="774AA4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5F7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D7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6984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A2E8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3538F" w14:textId="77777777" w:rsidR="001E41F3" w:rsidRDefault="00285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7D6EC0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AC7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9B35E1" w14:textId="21E05FBC" w:rsidR="001E41F3" w:rsidRDefault="008E76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85C86">
              <w:fldChar w:fldCharType="begin"/>
            </w:r>
            <w:r w:rsidR="00285C86">
              <w:instrText xml:space="preserve"> DOCPROPERTY  SourceIfTsg  \* MERGEFORMAT </w:instrText>
            </w:r>
            <w:r w:rsidR="00285C86">
              <w:fldChar w:fldCharType="end"/>
            </w:r>
          </w:p>
        </w:tc>
      </w:tr>
      <w:tr w:rsidR="001E41F3" w14:paraId="3281E6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E29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116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AA6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78D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ED4D0A" w14:textId="77777777" w:rsidR="001E41F3" w:rsidRDefault="00285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B132B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2F4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9583C" w14:textId="77777777" w:rsidR="001E41F3" w:rsidRDefault="00285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2019-09-02</w:t>
              </w:r>
            </w:fldSimple>
          </w:p>
        </w:tc>
      </w:tr>
      <w:tr w:rsidR="001E41F3" w14:paraId="08B135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B2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8C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E4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05A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8CE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AD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49D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D3482" w14:textId="77777777" w:rsidR="001E41F3" w:rsidRDefault="00285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045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261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B16AC" w14:textId="77777777" w:rsidR="001E41F3" w:rsidRDefault="00285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9F36B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C6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696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F85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033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8CBA87" w14:textId="77777777" w:rsidTr="00547111">
        <w:tc>
          <w:tcPr>
            <w:tcW w:w="1843" w:type="dxa"/>
          </w:tcPr>
          <w:p w14:paraId="5A6FA6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4037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A71E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C87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693F6" w14:textId="004E3822" w:rsidR="001E41F3" w:rsidRDefault="00193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in rel-15 spefication </w:t>
            </w:r>
          </w:p>
        </w:tc>
      </w:tr>
      <w:tr w:rsidR="001E41F3" w14:paraId="336FCA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C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CF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0" w14:paraId="19C52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0DD7D" w14:textId="77777777" w:rsidR="00E82330" w:rsidRDefault="00E82330" w:rsidP="00E82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DE55E" w14:textId="3DCBD8AB" w:rsidR="00E82330" w:rsidRDefault="00193AA3" w:rsidP="00E8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multiple changes in rel-15 sp</w:t>
            </w:r>
            <w:bookmarkStart w:id="2" w:name="_GoBack"/>
            <w:bookmarkEnd w:id="2"/>
            <w:r>
              <w:rPr>
                <w:noProof/>
              </w:rPr>
              <w:t>ecificaion in R4-1910352</w:t>
            </w:r>
          </w:p>
        </w:tc>
      </w:tr>
      <w:tr w:rsidR="00E82330" w14:paraId="2DE26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E98BD" w14:textId="77777777" w:rsidR="00E82330" w:rsidRDefault="00E82330" w:rsidP="00E82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6561D" w14:textId="77777777" w:rsidR="00E82330" w:rsidRDefault="00E82330" w:rsidP="00E823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0" w14:paraId="2E1A54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C8A5D" w14:textId="77777777" w:rsidR="00E82330" w:rsidRDefault="00E82330" w:rsidP="00E82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50B2B" w14:textId="701AD58D" w:rsidR="00E82330" w:rsidRDefault="00193AA3" w:rsidP="00E8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sepcification is not aligned with rel-15 specification</w:t>
            </w:r>
          </w:p>
        </w:tc>
      </w:tr>
      <w:tr w:rsidR="00E82330" w14:paraId="61783AAB" w14:textId="77777777" w:rsidTr="00547111">
        <w:tc>
          <w:tcPr>
            <w:tcW w:w="2694" w:type="dxa"/>
            <w:gridSpan w:val="2"/>
          </w:tcPr>
          <w:p w14:paraId="4322D178" w14:textId="77777777" w:rsidR="00E82330" w:rsidRDefault="00E82330" w:rsidP="00E82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ABB17" w14:textId="77777777" w:rsidR="00E82330" w:rsidRDefault="00E82330" w:rsidP="00E823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0" w14:paraId="36E542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9FBD" w14:textId="77777777" w:rsidR="00E82330" w:rsidRDefault="00E82330" w:rsidP="00E82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00BE6" w14:textId="1F338BCF" w:rsidR="00E82330" w:rsidRDefault="00E82330" w:rsidP="00E8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</w:t>
            </w:r>
          </w:p>
        </w:tc>
      </w:tr>
      <w:tr w:rsidR="00E82330" w14:paraId="1C122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DCF0" w14:textId="77777777" w:rsidR="00E82330" w:rsidRDefault="00E82330" w:rsidP="00E82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3A5F3" w14:textId="77777777" w:rsidR="00E82330" w:rsidRDefault="00E82330" w:rsidP="00E823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30" w14:paraId="62FED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3BC0D" w14:textId="77777777" w:rsidR="00E82330" w:rsidRDefault="00E82330" w:rsidP="00E82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1E649" w14:textId="77777777" w:rsidR="00E82330" w:rsidRDefault="00E82330" w:rsidP="00E82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9C54C3" w14:textId="77777777" w:rsidR="00E82330" w:rsidRDefault="00E82330" w:rsidP="00E82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6CA4CD" w14:textId="77777777" w:rsidR="00E82330" w:rsidRDefault="00E82330" w:rsidP="00E823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FB3A79" w14:textId="77777777" w:rsidR="00E82330" w:rsidRDefault="00E82330" w:rsidP="00E823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330" w14:paraId="18D5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BF646" w14:textId="77777777" w:rsidR="00E82330" w:rsidRDefault="00E82330" w:rsidP="00E82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3C1B6" w14:textId="77777777" w:rsidR="00E82330" w:rsidRDefault="00E82330" w:rsidP="00E82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B1446" w14:textId="77777777" w:rsidR="00E82330" w:rsidRDefault="00E82330" w:rsidP="00E82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D57AE6" w14:textId="77777777" w:rsidR="00E82330" w:rsidRDefault="00E82330" w:rsidP="00E823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8AF9B" w14:textId="77777777" w:rsidR="00E82330" w:rsidRDefault="00E82330" w:rsidP="00E823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30" w14:paraId="6D9CD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ED45A" w14:textId="77777777" w:rsidR="00E82330" w:rsidRDefault="00E82330" w:rsidP="00E823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565A1" w14:textId="1787344E" w:rsidR="00E82330" w:rsidRDefault="00E82330" w:rsidP="00E82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8784D" w14:textId="77777777" w:rsidR="00E82330" w:rsidRDefault="00E82330" w:rsidP="00E82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ABFF43" w14:textId="77777777" w:rsidR="00E82330" w:rsidRDefault="00E82330" w:rsidP="00E823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C664A" w14:textId="20EA1C69" w:rsidR="00E82330" w:rsidRDefault="00E82330" w:rsidP="00E823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E82330" w14:paraId="1EF17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A0FFE" w14:textId="77777777" w:rsidR="00E82330" w:rsidRDefault="00E82330" w:rsidP="00E823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446A2" w14:textId="77777777" w:rsidR="00E82330" w:rsidRDefault="00E82330" w:rsidP="00E82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9A00" w14:textId="77777777" w:rsidR="00E82330" w:rsidRDefault="00E82330" w:rsidP="00E823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8EFA73" w14:textId="77777777" w:rsidR="00E82330" w:rsidRDefault="00E82330" w:rsidP="00E823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AB869" w14:textId="77777777" w:rsidR="00E82330" w:rsidRDefault="00E82330" w:rsidP="00E823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30" w14:paraId="5A79F6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D76D0" w14:textId="77777777" w:rsidR="00E82330" w:rsidRDefault="00E82330" w:rsidP="00E823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3D1F1" w14:textId="77777777" w:rsidR="00E82330" w:rsidRDefault="00E82330" w:rsidP="00E82330">
            <w:pPr>
              <w:pStyle w:val="CRCoverPage"/>
              <w:spacing w:after="0"/>
              <w:rPr>
                <w:noProof/>
              </w:rPr>
            </w:pPr>
          </w:p>
        </w:tc>
      </w:tr>
      <w:tr w:rsidR="00E82330" w14:paraId="545B61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E7C339" w14:textId="77777777" w:rsidR="00E82330" w:rsidRDefault="00E82330" w:rsidP="00E82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255E" w14:textId="77777777" w:rsidR="00E82330" w:rsidRDefault="00E82330" w:rsidP="00E8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330" w:rsidRPr="008863B9" w14:paraId="508A3A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43A29" w14:textId="77777777" w:rsidR="00E82330" w:rsidRPr="008863B9" w:rsidRDefault="00E82330" w:rsidP="00E82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80952" w14:textId="77777777" w:rsidR="00E82330" w:rsidRPr="008863B9" w:rsidRDefault="00E82330" w:rsidP="00E823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2330" w14:paraId="70E252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D894E" w14:textId="77777777" w:rsidR="00E82330" w:rsidRDefault="00E82330" w:rsidP="00E82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96B32" w14:textId="77777777" w:rsidR="00E82330" w:rsidRDefault="00E82330" w:rsidP="00E8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9A35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E176B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41D5B" w14:textId="3E196235" w:rsidR="001E41F3" w:rsidRDefault="008E7611">
      <w:pPr>
        <w:rPr>
          <w:noProof/>
        </w:rPr>
      </w:pPr>
      <w:r>
        <w:rPr>
          <w:noProof/>
        </w:rPr>
        <w:lastRenderedPageBreak/>
        <w:t>See changes in attached document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E4A6A" w14:textId="77777777" w:rsidR="00D12F45" w:rsidRDefault="00D12F45">
      <w:r>
        <w:separator/>
      </w:r>
    </w:p>
  </w:endnote>
  <w:endnote w:type="continuationSeparator" w:id="0">
    <w:p w14:paraId="7A834680" w14:textId="77777777" w:rsidR="00D12F45" w:rsidRDefault="00D1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E2810" w14:textId="77777777" w:rsidR="00D12F45" w:rsidRDefault="00D12F45">
      <w:r>
        <w:separator/>
      </w:r>
    </w:p>
  </w:footnote>
  <w:footnote w:type="continuationSeparator" w:id="0">
    <w:p w14:paraId="2F6E819A" w14:textId="77777777" w:rsidR="00D12F45" w:rsidRDefault="00D12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6914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F23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DF2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F7D0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3AA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C86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61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2F45"/>
    <w:rsid w:val="00D24991"/>
    <w:rsid w:val="00D50255"/>
    <w:rsid w:val="00D66520"/>
    <w:rsid w:val="00DE34CF"/>
    <w:rsid w:val="00E13F3D"/>
    <w:rsid w:val="00E34898"/>
    <w:rsid w:val="00E8233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E8233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E823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0CD9C-5C35-4C9D-A73A-B8C051AD7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7</cp:revision>
  <cp:lastPrinted>1899-12-31T23:00:00Z</cp:lastPrinted>
  <dcterms:created xsi:type="dcterms:W3CDTF">2018-11-05T09:14:00Z</dcterms:created>
  <dcterms:modified xsi:type="dcterms:W3CDTF">2019-09-07T08:12:00Z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R4-1910353</vt:lpwstr>
  </property>
  <property fmtid="{D5CDD505-2E9C-101B-9397-08002B2CF9AE}" pid="10" name="Spec#">
    <vt:lpwstr>38.101-2</vt:lpwstr>
  </property>
  <property fmtid="{D5CDD505-2E9C-101B-9397-08002B2CF9AE}" pid="11" name="Cr#">
    <vt:lpwstr>0028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CR to TS 38.101-2: Implementation of endorsed draft CRs from RAN4#92 (Rel-16)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2019-09-02</vt:lpwstr>
  </property>
  <property fmtid="{D5CDD505-2E9C-101B-9397-08002B2CF9AE}" pid="20" name="Release">
    <vt:lpwstr>Rel-16</vt:lpwstr>
  </property>
</Properties>
</file>